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F5FE3" w14:textId="77777777" w:rsidR="00D108B8" w:rsidRDefault="00D108B8" w:rsidP="0005508E">
      <w:pPr>
        <w:pStyle w:val="APAReference"/>
      </w:pPr>
      <w:bookmarkStart w:id="0" w:name="_GoBack"/>
      <w:bookmarkEnd w:id="0"/>
    </w:p>
    <w:p w14:paraId="3BDDDE51" w14:textId="77777777" w:rsidR="00D108B8" w:rsidRDefault="00D108B8" w:rsidP="00D108B8">
      <w:pPr>
        <w:pStyle w:val="CenteredTextSingleSpace"/>
        <w:spacing w:line="480" w:lineRule="auto"/>
      </w:pPr>
    </w:p>
    <w:p w14:paraId="6B96026E" w14:textId="77777777" w:rsidR="005E249F" w:rsidRDefault="005E249F" w:rsidP="00D108B8">
      <w:pPr>
        <w:pStyle w:val="CenteredTextSingleSpace"/>
        <w:spacing w:line="480" w:lineRule="auto"/>
      </w:pPr>
    </w:p>
    <w:p w14:paraId="1D8709B0" w14:textId="77777777" w:rsidR="00165C94" w:rsidRDefault="00165C94" w:rsidP="00D108B8">
      <w:pPr>
        <w:pStyle w:val="CenteredTextSingleSpace"/>
        <w:spacing w:line="480" w:lineRule="auto"/>
      </w:pPr>
    </w:p>
    <w:p w14:paraId="33301B50" w14:textId="702F47A4" w:rsidR="00442B8F" w:rsidRDefault="6788E046" w:rsidP="00D108B8">
      <w:pPr>
        <w:pStyle w:val="CenteredTextSingleSpace"/>
        <w:spacing w:line="480" w:lineRule="auto"/>
      </w:pPr>
      <w:r>
        <w:t xml:space="preserve">Week </w:t>
      </w:r>
      <w:r w:rsidR="00E80B30">
        <w:t xml:space="preserve">1 </w:t>
      </w:r>
      <w:r>
        <w:t>Assignment</w:t>
      </w:r>
      <w:r w:rsidR="0081749E">
        <w:t xml:space="preserve"> Two</w:t>
      </w:r>
    </w:p>
    <w:p w14:paraId="1C070E98" w14:textId="39AB8F19" w:rsidR="005E249F" w:rsidRDefault="00D23EDE" w:rsidP="00D108B8">
      <w:pPr>
        <w:pStyle w:val="CenteredTextSingleSpace"/>
        <w:spacing w:line="480" w:lineRule="auto"/>
      </w:pPr>
      <w:r>
        <w:t xml:space="preserve">Importance of </w:t>
      </w:r>
      <w:r w:rsidR="0081749E">
        <w:t>Becoming a Global Citizen</w:t>
      </w:r>
    </w:p>
    <w:p w14:paraId="096B0EEB" w14:textId="20B4F590" w:rsidR="005E249F" w:rsidRDefault="00280FC7" w:rsidP="00D108B8">
      <w:pPr>
        <w:pStyle w:val="CenteredTextSingleSpace"/>
        <w:spacing w:line="480" w:lineRule="auto"/>
      </w:pPr>
      <w:r>
        <w:t>Student’s Name</w:t>
      </w:r>
    </w:p>
    <w:p w14:paraId="65F1F475" w14:textId="59C55A06" w:rsidR="005E249F" w:rsidRDefault="00280FC7" w:rsidP="00D108B8">
      <w:pPr>
        <w:pStyle w:val="CenteredTextSingleSpace"/>
        <w:spacing w:line="480" w:lineRule="auto"/>
      </w:pPr>
      <w:r>
        <w:t>GEN499 General Education Capstone</w:t>
      </w:r>
    </w:p>
    <w:p w14:paraId="04386EBA" w14:textId="13288C28" w:rsidR="00442B8F" w:rsidRDefault="00280FC7" w:rsidP="00D108B8">
      <w:pPr>
        <w:pStyle w:val="CenteredTextSingleSpace"/>
        <w:spacing w:line="480" w:lineRule="auto"/>
      </w:pPr>
      <w:r>
        <w:t>Professor’s Name</w:t>
      </w:r>
    </w:p>
    <w:p w14:paraId="3EF3391A" w14:textId="77E74E84" w:rsidR="009A7E76" w:rsidRPr="00442B8F" w:rsidRDefault="00280FC7" w:rsidP="00442B8F">
      <w:pPr>
        <w:pStyle w:val="CenteredTextSingleSpace"/>
        <w:spacing w:line="480" w:lineRule="auto"/>
        <w:sectPr w:rsidR="009A7E76" w:rsidRPr="00442B8F" w:rsidSect="00D108B8">
          <w:headerReference w:type="even" r:id="rId11"/>
          <w:headerReference w:type="default" r:id="rId12"/>
          <w:footerReference w:type="default" r:id="rId13"/>
          <w:pgSz w:w="12240" w:h="15840" w:code="1"/>
          <w:pgMar w:top="1440" w:right="1440" w:bottom="1440" w:left="1440" w:header="1440" w:footer="1440" w:gutter="0"/>
          <w:pgNumType w:start="1"/>
          <w:cols w:space="720"/>
          <w:noEndnote/>
          <w:docGrid w:linePitch="326"/>
        </w:sectPr>
      </w:pPr>
      <w:r>
        <w:t>Date</w:t>
      </w:r>
    </w:p>
    <w:p w14:paraId="2CB95B92" w14:textId="17D64503" w:rsidR="00280FC7" w:rsidRPr="00D23EDE" w:rsidRDefault="00280FC7" w:rsidP="00280FC7">
      <w:pPr>
        <w:spacing w:line="480" w:lineRule="auto"/>
        <w:rPr>
          <w:i/>
        </w:rPr>
      </w:pPr>
      <w:r w:rsidRPr="00D23EDE">
        <w:rPr>
          <w:i/>
        </w:rPr>
        <w:lastRenderedPageBreak/>
        <w:t>Note: This assignment should be written in the correct forma</w:t>
      </w:r>
      <w:r w:rsidR="0081749E">
        <w:rPr>
          <w:i/>
        </w:rPr>
        <w:t>t per APA guidelines</w:t>
      </w:r>
      <w:r w:rsidRPr="00D23EDE">
        <w:rPr>
          <w:i/>
        </w:rPr>
        <w:t xml:space="preserve">. Please click on the Writing Center tab at the left-hand toolbar of the course. You will then click on the </w:t>
      </w:r>
      <w:r w:rsidR="0081749E">
        <w:rPr>
          <w:i/>
        </w:rPr>
        <w:t>“</w:t>
      </w:r>
      <w:r w:rsidR="0081749E" w:rsidRPr="0081749E">
        <w:rPr>
          <w:b/>
          <w:i/>
        </w:rPr>
        <w:t>Writing a Paper</w:t>
      </w:r>
      <w:r w:rsidR="0081749E">
        <w:rPr>
          <w:i/>
        </w:rPr>
        <w:t>”</w:t>
      </w:r>
      <w:r w:rsidRPr="00D23EDE">
        <w:rPr>
          <w:i/>
        </w:rPr>
        <w:t xml:space="preserve"> tab, which goes over the basics of writing an essay. For information on how to write in-text citations in APA format, click on </w:t>
      </w:r>
      <w:r w:rsidR="0081749E">
        <w:rPr>
          <w:i/>
        </w:rPr>
        <w:t xml:space="preserve">the </w:t>
      </w:r>
      <w:r w:rsidRPr="00D23EDE">
        <w:rPr>
          <w:i/>
        </w:rPr>
        <w:t>“</w:t>
      </w:r>
      <w:r w:rsidR="0081749E" w:rsidRPr="0081749E">
        <w:rPr>
          <w:b/>
          <w:i/>
        </w:rPr>
        <w:t>Citing Within Your Paper</w:t>
      </w:r>
      <w:r w:rsidRPr="00D23EDE">
        <w:rPr>
          <w:i/>
        </w:rPr>
        <w:t>”</w:t>
      </w:r>
      <w:r w:rsidR="0081749E">
        <w:rPr>
          <w:i/>
        </w:rPr>
        <w:t xml:space="preserve"> link</w:t>
      </w:r>
      <w:r w:rsidRPr="00D23EDE">
        <w:rPr>
          <w:i/>
        </w:rPr>
        <w:t xml:space="preserve"> under the Writing </w:t>
      </w:r>
      <w:r w:rsidR="0081749E">
        <w:rPr>
          <w:i/>
        </w:rPr>
        <w:t>Center</w:t>
      </w:r>
      <w:r w:rsidRPr="00D23EDE">
        <w:rPr>
          <w:i/>
        </w:rPr>
        <w:t xml:space="preserve"> </w:t>
      </w:r>
      <w:r w:rsidR="0081749E">
        <w:rPr>
          <w:i/>
        </w:rPr>
        <w:t xml:space="preserve">&amp; Library </w:t>
      </w:r>
      <w:r w:rsidRPr="00D23EDE">
        <w:rPr>
          <w:i/>
        </w:rPr>
        <w:t xml:space="preserve">tab. </w:t>
      </w:r>
      <w:r w:rsidR="00D23EDE">
        <w:rPr>
          <w:i/>
        </w:rPr>
        <w:t>This paper needs to consist of 750 – 1,000 words (excluding the title and reference page).</w:t>
      </w:r>
    </w:p>
    <w:p w14:paraId="251EE163" w14:textId="4EC09CB1" w:rsidR="00280FC7" w:rsidRPr="00D23EDE" w:rsidRDefault="00D23EDE" w:rsidP="00280FC7">
      <w:pPr>
        <w:spacing w:line="480" w:lineRule="auto"/>
        <w:rPr>
          <w:b/>
        </w:rPr>
      </w:pPr>
      <w:r w:rsidRPr="00D23EDE">
        <w:rPr>
          <w:b/>
        </w:rPr>
        <w:t>Start your paper with the title of this assignment</w:t>
      </w:r>
      <w:r w:rsidR="00280FC7" w:rsidRPr="00D23EDE">
        <w:rPr>
          <w:b/>
        </w:rPr>
        <w:t xml:space="preserve">: </w:t>
      </w:r>
    </w:p>
    <w:p w14:paraId="745E289B" w14:textId="2398488D" w:rsidR="00834BAA" w:rsidRPr="00834BAA" w:rsidRDefault="00D23EDE" w:rsidP="00834BAA">
      <w:pPr>
        <w:pStyle w:val="CenteredTextSingleSpace"/>
        <w:spacing w:line="480" w:lineRule="auto"/>
        <w:rPr>
          <w:b/>
        </w:rPr>
      </w:pPr>
      <w:r>
        <w:rPr>
          <w:b/>
        </w:rPr>
        <w:t xml:space="preserve">Importance of </w:t>
      </w:r>
      <w:r w:rsidR="00B07132">
        <w:rPr>
          <w:b/>
        </w:rPr>
        <w:t>Becoming a Global Citizen</w:t>
      </w:r>
    </w:p>
    <w:p w14:paraId="4CBA44B5" w14:textId="10B32647" w:rsidR="00280FC7" w:rsidRDefault="00280FC7" w:rsidP="00280FC7">
      <w:pPr>
        <w:spacing w:line="480" w:lineRule="auto"/>
        <w:ind w:firstLine="720"/>
      </w:pPr>
      <w:r>
        <w:t>The introduction paragraph of this paper should inform the reader of the topic you are writing about while providing background information and the purpose or importance of addressing this topic of global citizenship. You should prepare the reader by stating the concepts you are about to address further in your paper. Typically a good introduction paragraph is made up of 5 – 7 sentences.</w:t>
      </w:r>
    </w:p>
    <w:p w14:paraId="4765B9AC" w14:textId="62D1FA14" w:rsidR="00E80B30" w:rsidRPr="00280FC7" w:rsidRDefault="00280FC7" w:rsidP="00280FC7">
      <w:pPr>
        <w:spacing w:line="480" w:lineRule="auto"/>
        <w:jc w:val="center"/>
        <w:rPr>
          <w:b/>
        </w:rPr>
      </w:pPr>
      <w:r w:rsidRPr="00280FC7">
        <w:rPr>
          <w:b/>
        </w:rPr>
        <w:t>Short Title of First Prompt</w:t>
      </w:r>
      <w:r w:rsidR="00417B62">
        <w:rPr>
          <w:b/>
        </w:rPr>
        <w:t xml:space="preserve"> (i.e. </w:t>
      </w:r>
      <w:r w:rsidR="00B07132">
        <w:rPr>
          <w:b/>
        </w:rPr>
        <w:t>Distinction between “Globalism” and “Globalization”</w:t>
      </w:r>
      <w:r w:rsidR="00417B62">
        <w:rPr>
          <w:b/>
        </w:rPr>
        <w:t>)</w:t>
      </w:r>
    </w:p>
    <w:p w14:paraId="2490C750" w14:textId="2F033F74" w:rsidR="00E80B30" w:rsidRDefault="00280FC7" w:rsidP="00280FC7">
      <w:pPr>
        <w:snapToGrid/>
        <w:spacing w:line="480" w:lineRule="auto"/>
      </w:pPr>
      <w:r>
        <w:tab/>
        <w:t>After viewing the required video</w:t>
      </w:r>
      <w:r w:rsidR="00B07132">
        <w:t xml:space="preserve"> “Globalization at a Crossroads”</w:t>
      </w:r>
      <w:r>
        <w:t xml:space="preserve">, you need write a paragraph of 5 – 7 sentences addressing </w:t>
      </w:r>
      <w:r w:rsidR="007B4ED6">
        <w:t>the distinction between “globalism” and “globalization”</w:t>
      </w:r>
      <w:r>
        <w:t xml:space="preserve"> It’s important to cite the video per APA guidelines within this paragraph.</w:t>
      </w:r>
    </w:p>
    <w:p w14:paraId="71FDA042" w14:textId="2A57F34F" w:rsidR="00280FC7" w:rsidRDefault="00280FC7" w:rsidP="00280FC7">
      <w:pPr>
        <w:snapToGrid/>
        <w:spacing w:line="480" w:lineRule="auto"/>
        <w:jc w:val="center"/>
        <w:rPr>
          <w:b/>
        </w:rPr>
      </w:pPr>
      <w:r w:rsidRPr="00280FC7">
        <w:rPr>
          <w:b/>
        </w:rPr>
        <w:t>Short Title of Second Prompt</w:t>
      </w:r>
    </w:p>
    <w:p w14:paraId="0B1DDB5E" w14:textId="56CBD3F6" w:rsidR="00B07132" w:rsidRPr="00B07132" w:rsidRDefault="00B07132" w:rsidP="00B07132">
      <w:pPr>
        <w:snapToGrid/>
        <w:spacing w:line="480" w:lineRule="auto"/>
      </w:pPr>
      <w:r>
        <w:rPr>
          <w:b/>
        </w:rPr>
        <w:tab/>
      </w:r>
      <w:r w:rsidRPr="00B07132">
        <w:t>Write a paragraph</w:t>
      </w:r>
      <w:r>
        <w:t xml:space="preserve"> (about 5 sentences)</w:t>
      </w:r>
      <w:r w:rsidRPr="00B07132">
        <w:t xml:space="preserve"> describing how being a global citizen in the world of advanced technology can be beneficial to your success in meeting your persona, academic, and professional goals.</w:t>
      </w:r>
    </w:p>
    <w:p w14:paraId="6E524724" w14:textId="46F5C20E" w:rsidR="00B07132" w:rsidRPr="00280FC7" w:rsidRDefault="00B07132" w:rsidP="00280FC7">
      <w:pPr>
        <w:snapToGrid/>
        <w:spacing w:line="480" w:lineRule="auto"/>
        <w:jc w:val="center"/>
        <w:rPr>
          <w:b/>
        </w:rPr>
      </w:pPr>
      <w:r>
        <w:rPr>
          <w:b/>
        </w:rPr>
        <w:t>Short Title of Third Prompt</w:t>
      </w:r>
    </w:p>
    <w:p w14:paraId="29FA0528" w14:textId="4DF5A4C2" w:rsidR="00280FC7" w:rsidRDefault="00280FC7" w:rsidP="00280FC7">
      <w:pPr>
        <w:snapToGrid/>
        <w:spacing w:line="480" w:lineRule="auto"/>
      </w:pPr>
      <w:r>
        <w:lastRenderedPageBreak/>
        <w:tab/>
        <w:t xml:space="preserve">After reading the article by </w:t>
      </w:r>
      <w:proofErr w:type="spellStart"/>
      <w:r>
        <w:t>Reysen</w:t>
      </w:r>
      <w:proofErr w:type="spellEnd"/>
      <w:r>
        <w:t xml:space="preserve"> and </w:t>
      </w:r>
      <w:proofErr w:type="spellStart"/>
      <w:r>
        <w:t>Katzarska</w:t>
      </w:r>
      <w:proofErr w:type="spellEnd"/>
      <w:r>
        <w:t>-Miller, you need to write a paragraph of 5 – 7 sentences explaining why there has been a disagreement between theorists about the definition of global citizenship. Within the article, the authors address how specific schools of thought define global citizenship. It would be a good idea to paraphrase this information in your own words and cite the article per APA guidelines. Also, within this paragraph, you should provide your own definition of global citizenship after reading what other ideas are from the article.</w:t>
      </w:r>
    </w:p>
    <w:p w14:paraId="34ABE8A1" w14:textId="7084157E" w:rsidR="00417B62" w:rsidRDefault="00417B62" w:rsidP="00417B62">
      <w:pPr>
        <w:snapToGrid/>
        <w:spacing w:line="480" w:lineRule="auto"/>
        <w:jc w:val="center"/>
        <w:rPr>
          <w:b/>
        </w:rPr>
      </w:pPr>
      <w:r w:rsidRPr="00417B62">
        <w:rPr>
          <w:b/>
        </w:rPr>
        <w:t xml:space="preserve">Short Title of </w:t>
      </w:r>
      <w:r w:rsidR="00B07132">
        <w:rPr>
          <w:b/>
        </w:rPr>
        <w:t>Fourth</w:t>
      </w:r>
      <w:r w:rsidRPr="00417B62">
        <w:rPr>
          <w:b/>
        </w:rPr>
        <w:t xml:space="preserve"> Prompt</w:t>
      </w:r>
    </w:p>
    <w:p w14:paraId="5314FD3A" w14:textId="0815A2B3" w:rsidR="00B17701" w:rsidRPr="00D23EDE" w:rsidRDefault="00B17701" w:rsidP="00B17701">
      <w:pPr>
        <w:snapToGrid/>
        <w:spacing w:line="480" w:lineRule="auto"/>
        <w:rPr>
          <w:i/>
        </w:rPr>
      </w:pPr>
      <w:r w:rsidRPr="00D23EDE">
        <w:rPr>
          <w:i/>
        </w:rPr>
        <w:t xml:space="preserve">Note: Based on the article, you need to write two paragraphs: </w:t>
      </w:r>
      <w:r w:rsidRPr="00D23EDE">
        <w:rPr>
          <w:i/>
          <w:szCs w:val="22"/>
        </w:rPr>
        <w:t>a paragraph</w:t>
      </w:r>
      <w:r w:rsidRPr="00D23EDE">
        <w:rPr>
          <w:i/>
        </w:rPr>
        <w:t xml:space="preserve"> on each of the two outcomes of global citizenship you chose (</w:t>
      </w:r>
      <w:r w:rsidRPr="00D23EDE">
        <w:rPr>
          <w:i/>
          <w:szCs w:val="22"/>
        </w:rPr>
        <w:t>intergroup empathy, valuing diversity, social justice, environmental sustainability, intergroup helping, and the level of responsibility to act for the betterment of this world)</w:t>
      </w:r>
      <w:r w:rsidRPr="00D23EDE">
        <w:rPr>
          <w:i/>
        </w:rPr>
        <w:t xml:space="preserve">. </w:t>
      </w:r>
    </w:p>
    <w:p w14:paraId="7AC9EAEC" w14:textId="07DD86CC" w:rsidR="00417B62" w:rsidRPr="00417B62" w:rsidRDefault="00417B62" w:rsidP="00417B62">
      <w:pPr>
        <w:snapToGrid/>
        <w:spacing w:line="480" w:lineRule="auto"/>
        <w:rPr>
          <w:b/>
        </w:rPr>
      </w:pPr>
      <w:r>
        <w:rPr>
          <w:b/>
        </w:rPr>
        <w:t>Name of First Outcome Addressed</w:t>
      </w:r>
      <w:r w:rsidR="001933E4">
        <w:rPr>
          <w:b/>
        </w:rPr>
        <w:t xml:space="preserve"> (i.e. Valuing Diversity)</w:t>
      </w:r>
    </w:p>
    <w:p w14:paraId="5D290CE8" w14:textId="77777777" w:rsidR="00B17701" w:rsidRDefault="00B17701" w:rsidP="00B17701">
      <w:pPr>
        <w:snapToGrid/>
        <w:spacing w:line="480" w:lineRule="auto"/>
      </w:pPr>
      <w:r>
        <w:t>Within this paragraph you need to explain why this outcome is important in becoming a global citizen. It’s a good idea to first define the outcome in your own words and then provide a thorough explanation on why it’s important for your own development as a global citizen.</w:t>
      </w:r>
    </w:p>
    <w:p w14:paraId="4153A7B0" w14:textId="5888E473" w:rsidR="00B17701" w:rsidRDefault="00B17701" w:rsidP="00B17701">
      <w:pPr>
        <w:snapToGrid/>
        <w:spacing w:line="480" w:lineRule="auto"/>
        <w:rPr>
          <w:b/>
        </w:rPr>
      </w:pPr>
      <w:r w:rsidRPr="00B17701">
        <w:rPr>
          <w:b/>
        </w:rPr>
        <w:t>Name of Second Outcome Addressed</w:t>
      </w:r>
      <w:r w:rsidR="001933E4">
        <w:rPr>
          <w:b/>
        </w:rPr>
        <w:t xml:space="preserve"> (i.e. Social Justice)</w:t>
      </w:r>
    </w:p>
    <w:p w14:paraId="34C6C7BC" w14:textId="26B9C145" w:rsidR="00B17701" w:rsidRDefault="00B17701" w:rsidP="00B17701">
      <w:pPr>
        <w:snapToGrid/>
        <w:spacing w:line="480" w:lineRule="auto"/>
      </w:pPr>
      <w:r>
        <w:t>Same instructions as the first paragraph above.</w:t>
      </w:r>
    </w:p>
    <w:p w14:paraId="0392830A" w14:textId="49FD4BE8" w:rsidR="00B17701" w:rsidRPr="001933E4" w:rsidRDefault="00B17701" w:rsidP="00B17701">
      <w:pPr>
        <w:snapToGrid/>
        <w:spacing w:line="480" w:lineRule="auto"/>
        <w:jc w:val="center"/>
        <w:rPr>
          <w:b/>
        </w:rPr>
      </w:pPr>
      <w:r w:rsidRPr="001933E4">
        <w:rPr>
          <w:b/>
        </w:rPr>
        <w:t xml:space="preserve">Short Title for </w:t>
      </w:r>
      <w:r w:rsidR="00B07132">
        <w:rPr>
          <w:b/>
        </w:rPr>
        <w:t>Fifth</w:t>
      </w:r>
      <w:r w:rsidRPr="001933E4">
        <w:rPr>
          <w:b/>
        </w:rPr>
        <w:t xml:space="preserve"> Prompt</w:t>
      </w:r>
    </w:p>
    <w:p w14:paraId="3F38351B" w14:textId="6A6766C6" w:rsidR="00B17701" w:rsidRPr="001933E4" w:rsidRDefault="00B17701" w:rsidP="00B17701">
      <w:pPr>
        <w:snapToGrid/>
        <w:spacing w:line="480" w:lineRule="auto"/>
        <w:rPr>
          <w:b/>
        </w:rPr>
      </w:pPr>
      <w:r w:rsidRPr="001933E4">
        <w:rPr>
          <w:b/>
        </w:rPr>
        <w:t>First Personal Example</w:t>
      </w:r>
      <w:r w:rsidR="001933E4" w:rsidRPr="001933E4">
        <w:rPr>
          <w:b/>
        </w:rPr>
        <w:t xml:space="preserve"> on (Name First Outcome)</w:t>
      </w:r>
    </w:p>
    <w:p w14:paraId="66D1A2FF" w14:textId="59B8340A" w:rsidR="001933E4" w:rsidRDefault="001933E4" w:rsidP="00B17701">
      <w:pPr>
        <w:snapToGrid/>
        <w:spacing w:line="480" w:lineRule="auto"/>
      </w:pPr>
      <w:r>
        <w:tab/>
        <w:t xml:space="preserve"> You need to write a </w:t>
      </w:r>
      <w:r w:rsidR="0081749E">
        <w:t>short</w:t>
      </w:r>
      <w:r>
        <w:t xml:space="preserve"> paragraph describing a personal experience that has corresponds to the first outcome you addressed in the third prompt and has assisted or resulted in your development as a global citizen.</w:t>
      </w:r>
    </w:p>
    <w:p w14:paraId="43ADC9F7" w14:textId="16B0ED4A" w:rsidR="00B17701" w:rsidRPr="001933E4" w:rsidRDefault="00B17701" w:rsidP="00B17701">
      <w:pPr>
        <w:snapToGrid/>
        <w:spacing w:line="480" w:lineRule="auto"/>
        <w:rPr>
          <w:b/>
        </w:rPr>
      </w:pPr>
      <w:r w:rsidRPr="001933E4">
        <w:rPr>
          <w:b/>
        </w:rPr>
        <w:t>Second Personal Example</w:t>
      </w:r>
      <w:r w:rsidR="001933E4" w:rsidRPr="001933E4">
        <w:rPr>
          <w:b/>
        </w:rPr>
        <w:t xml:space="preserve"> on (Name of Second Outcome)</w:t>
      </w:r>
    </w:p>
    <w:p w14:paraId="71544F89" w14:textId="1D662582" w:rsidR="001933E4" w:rsidRDefault="001933E4" w:rsidP="00233D5C">
      <w:pPr>
        <w:snapToGrid/>
        <w:spacing w:line="480" w:lineRule="auto"/>
        <w:ind w:firstLine="720"/>
      </w:pPr>
      <w:r>
        <w:t xml:space="preserve">You need to write a </w:t>
      </w:r>
      <w:r w:rsidR="0081749E">
        <w:t>short</w:t>
      </w:r>
      <w:r>
        <w:t xml:space="preserve"> paragraph describing a personal experience that has corresponds to the second outcome you addressed in the third prompt and has assisted or resulted in your development as a global citizen.</w:t>
      </w:r>
    </w:p>
    <w:p w14:paraId="427A8530" w14:textId="726BBDA9" w:rsidR="001933E4" w:rsidRPr="00D23EDE" w:rsidRDefault="001933E4" w:rsidP="001933E4">
      <w:pPr>
        <w:snapToGrid/>
        <w:spacing w:line="480" w:lineRule="auto"/>
        <w:jc w:val="center"/>
        <w:rPr>
          <w:b/>
        </w:rPr>
      </w:pPr>
      <w:r w:rsidRPr="00D23EDE">
        <w:rPr>
          <w:b/>
        </w:rPr>
        <w:t xml:space="preserve">Short Title of </w:t>
      </w:r>
      <w:r w:rsidR="00B07132">
        <w:rPr>
          <w:b/>
        </w:rPr>
        <w:t>Sixth</w:t>
      </w:r>
      <w:r w:rsidRPr="00D23EDE">
        <w:rPr>
          <w:b/>
        </w:rPr>
        <w:t xml:space="preserve"> Prompt</w:t>
      </w:r>
    </w:p>
    <w:p w14:paraId="04E530F0" w14:textId="2C763483" w:rsidR="001933E4" w:rsidRDefault="001933E4" w:rsidP="001933E4">
      <w:pPr>
        <w:snapToGrid/>
        <w:spacing w:line="480" w:lineRule="auto"/>
        <w:ind w:firstLine="720"/>
      </w:pPr>
      <w:r>
        <w:t>You need to write a 5 – 7 sentence paragraph that identifies two specific education courses and explains how each of those courses assisted or influenced your development in becoming a global citizen.</w:t>
      </w:r>
    </w:p>
    <w:p w14:paraId="4DC959BC" w14:textId="24208976" w:rsidR="001933E4" w:rsidRPr="00D23EDE" w:rsidRDefault="001933E4" w:rsidP="001933E4">
      <w:pPr>
        <w:snapToGrid/>
        <w:spacing w:line="480" w:lineRule="auto"/>
        <w:jc w:val="center"/>
        <w:rPr>
          <w:b/>
        </w:rPr>
      </w:pPr>
      <w:r w:rsidRPr="00D23EDE">
        <w:rPr>
          <w:b/>
        </w:rPr>
        <w:t>Conclusion</w:t>
      </w:r>
    </w:p>
    <w:p w14:paraId="27BD0040" w14:textId="4F467911" w:rsidR="001933E4" w:rsidRDefault="001933E4" w:rsidP="001933E4">
      <w:pPr>
        <w:spacing w:line="480" w:lineRule="auto"/>
        <w:ind w:firstLine="720"/>
      </w:pPr>
      <w:r>
        <w:t xml:space="preserve">In this paragraph, you need to summarize the main points of this assignment and include a description of why this topic is important to address when it comes to the development of global citizenship. Typically a good conclusion paragraph </w:t>
      </w:r>
      <w:r w:rsidR="00D23EDE">
        <w:t>consists</w:t>
      </w:r>
      <w:r>
        <w:t xml:space="preserve"> of 5 – 7 sentences. Keep in mind that you should not share new information in the conclusion paragraph. This means that there should not be any in-text citations. You are basically summarizing what you have written.</w:t>
      </w:r>
    </w:p>
    <w:p w14:paraId="5A60205F" w14:textId="77777777" w:rsidR="00B17701" w:rsidRPr="00B17701" w:rsidRDefault="00B17701" w:rsidP="00B17701">
      <w:pPr>
        <w:snapToGrid/>
        <w:spacing w:line="480" w:lineRule="auto"/>
        <w:rPr>
          <w:b/>
        </w:rPr>
      </w:pPr>
    </w:p>
    <w:p w14:paraId="204AD369" w14:textId="77777777" w:rsidR="00D23EDE" w:rsidRDefault="00D23EDE" w:rsidP="000252F0">
      <w:pPr>
        <w:snapToGrid/>
        <w:spacing w:line="480" w:lineRule="auto"/>
        <w:jc w:val="center"/>
      </w:pPr>
    </w:p>
    <w:p w14:paraId="7BA9B48F" w14:textId="77777777" w:rsidR="00D23EDE" w:rsidRDefault="00D23EDE" w:rsidP="0081749E">
      <w:pPr>
        <w:snapToGrid/>
        <w:spacing w:line="480" w:lineRule="auto"/>
      </w:pPr>
    </w:p>
    <w:p w14:paraId="31B83B9F" w14:textId="629D23AF" w:rsidR="00065553" w:rsidRPr="00D23EDE" w:rsidRDefault="703F3F50" w:rsidP="000252F0">
      <w:pPr>
        <w:snapToGrid/>
        <w:spacing w:line="480" w:lineRule="auto"/>
        <w:jc w:val="center"/>
        <w:rPr>
          <w:b/>
        </w:rPr>
      </w:pPr>
      <w:r w:rsidRPr="00D23EDE">
        <w:rPr>
          <w:b/>
        </w:rPr>
        <w:t>References</w:t>
      </w:r>
    </w:p>
    <w:p w14:paraId="3880D2C0" w14:textId="493D8539" w:rsidR="00D23EDE" w:rsidRPr="00D23EDE" w:rsidRDefault="00D23EDE" w:rsidP="00D23EDE">
      <w:pPr>
        <w:snapToGrid/>
        <w:spacing w:line="480" w:lineRule="auto"/>
        <w:rPr>
          <w:i/>
        </w:rPr>
      </w:pPr>
      <w:r w:rsidRPr="00D23EDE">
        <w:rPr>
          <w:i/>
        </w:rPr>
        <w:t xml:space="preserve">Note: References are written below in the correct format per APA guidelines. In addition to these two required resources, you </w:t>
      </w:r>
      <w:r w:rsidRPr="00D475EE">
        <w:rPr>
          <w:i/>
          <w:highlight w:val="yellow"/>
        </w:rPr>
        <w:t>must locate another scholarly source</w:t>
      </w:r>
      <w:r w:rsidRPr="00D23EDE">
        <w:rPr>
          <w:i/>
        </w:rPr>
        <w:t xml:space="preserve"> from the Ashford University Library that applies to this topic and can be used to support you</w:t>
      </w:r>
      <w:r>
        <w:rPr>
          <w:i/>
        </w:rPr>
        <w:t>r perspective</w:t>
      </w:r>
      <w:r w:rsidRPr="00D23EDE">
        <w:rPr>
          <w:i/>
        </w:rPr>
        <w:t>.</w:t>
      </w:r>
    </w:p>
    <w:p w14:paraId="678052C4" w14:textId="0947D861" w:rsidR="00D23EDE" w:rsidRDefault="00D23EDE" w:rsidP="00D23EDE">
      <w:pPr>
        <w:spacing w:before="100" w:beforeAutospacing="1" w:after="100" w:afterAutospacing="1" w:line="480" w:lineRule="auto"/>
        <w:ind w:left="720" w:hanging="720"/>
      </w:pPr>
      <w:proofErr w:type="spellStart"/>
      <w:r>
        <w:t>Reysen</w:t>
      </w:r>
      <w:proofErr w:type="spellEnd"/>
      <w:r>
        <w:t xml:space="preserve">, S., &amp; </w:t>
      </w:r>
      <w:proofErr w:type="spellStart"/>
      <w:r>
        <w:t>Katzarska</w:t>
      </w:r>
      <w:proofErr w:type="spellEnd"/>
      <w:r>
        <w:t xml:space="preserve">-Miller, I. (2013). </w:t>
      </w:r>
      <w:r w:rsidRPr="00D23EDE">
        <w:t>A model of global citizenship: Antecedents and outcomes</w:t>
      </w:r>
      <w:r>
        <w:t xml:space="preserve">. </w:t>
      </w:r>
      <w:r>
        <w:rPr>
          <w:rStyle w:val="Emphasis"/>
        </w:rPr>
        <w:t>International Journal of Psychology</w:t>
      </w:r>
      <w:r>
        <w:t xml:space="preserve">, </w:t>
      </w:r>
      <w:r>
        <w:rPr>
          <w:rStyle w:val="Emphasis"/>
        </w:rPr>
        <w:t>48</w:t>
      </w:r>
      <w:r>
        <w:t>(5), 858-870. doi:10.1080/00207594.2012.701749</w:t>
      </w:r>
    </w:p>
    <w:p w14:paraId="7D7643E3" w14:textId="2ACE2DE9" w:rsidR="0081749E" w:rsidRPr="007A7376" w:rsidRDefault="0081749E" w:rsidP="0081749E">
      <w:pPr>
        <w:spacing w:line="480" w:lineRule="auto"/>
        <w:ind w:left="720" w:hanging="720"/>
      </w:pPr>
      <w:proofErr w:type="spellStart"/>
      <w:r w:rsidRPr="007A7376">
        <w:t>Stucke</w:t>
      </w:r>
      <w:proofErr w:type="spellEnd"/>
      <w:r w:rsidRPr="007A7376">
        <w:t>, K. (Writer). (2009).</w:t>
      </w:r>
      <w:r>
        <w:t xml:space="preserve"> Globalization at a crossroads</w:t>
      </w:r>
      <w:hyperlink r:id="rId14" w:tgtFrame="_blank" w:history="1"/>
      <w:r w:rsidRPr="007A7376">
        <w:t xml:space="preserve"> [Series episode]. In M. </w:t>
      </w:r>
      <w:proofErr w:type="spellStart"/>
      <w:r w:rsidRPr="007A7376">
        <w:t>Stucke</w:t>
      </w:r>
      <w:proofErr w:type="spellEnd"/>
      <w:r w:rsidRPr="007A7376">
        <w:t xml:space="preserve"> &amp; </w:t>
      </w:r>
      <w:proofErr w:type="spellStart"/>
      <w:r w:rsidRPr="007A7376">
        <w:t>Claudin</w:t>
      </w:r>
      <w:proofErr w:type="spellEnd"/>
      <w:r w:rsidRPr="007A7376">
        <w:t xml:space="preserve">, C. (Executive Producers), </w:t>
      </w:r>
      <w:r w:rsidRPr="007A7376">
        <w:rPr>
          <w:rStyle w:val="Emphasis"/>
        </w:rPr>
        <w:t>Global issues.</w:t>
      </w:r>
      <w:r w:rsidRPr="007A7376">
        <w:t xml:space="preserve"> Retrieved from </w:t>
      </w:r>
      <w:hyperlink r:id="rId15" w:history="1">
        <w:r w:rsidRPr="007A7376">
          <w:rPr>
            <w:rStyle w:val="Hyperlink"/>
          </w:rPr>
          <w:t>https://fod.infobase.com/OnDemandEmbed.aspx?token=39350&amp;wID=100753&amp;plt=FOD&amp;loid=0&amp;w=640&amp;h=480&amp;fWidth=660&amp;fHeight=530</w:t>
        </w:r>
      </w:hyperlink>
    </w:p>
    <w:p w14:paraId="2444C640" w14:textId="77777777" w:rsidR="0081749E" w:rsidRDefault="0081749E" w:rsidP="00D23EDE">
      <w:pPr>
        <w:spacing w:before="100" w:beforeAutospacing="1" w:after="100" w:afterAutospacing="1" w:line="480" w:lineRule="auto"/>
        <w:ind w:left="720" w:hanging="720"/>
      </w:pPr>
    </w:p>
    <w:sectPr w:rsidR="0081749E" w:rsidSect="009A7E76">
      <w:headerReference w:type="default" r:id="rId16"/>
      <w:pgSz w:w="12240" w:h="15840" w:code="1"/>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9B24E" w14:textId="77777777" w:rsidR="005B57A5" w:rsidRDefault="005B57A5">
      <w:r>
        <w:separator/>
      </w:r>
    </w:p>
  </w:endnote>
  <w:endnote w:type="continuationSeparator" w:id="0">
    <w:p w14:paraId="7BCE1AED" w14:textId="77777777" w:rsidR="005B57A5" w:rsidRDefault="005B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5F8C9" w14:textId="77777777" w:rsidR="00EA48C4" w:rsidRDefault="00EA48C4" w:rsidP="0051096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982CF" w14:textId="77777777" w:rsidR="005B57A5" w:rsidRDefault="005B57A5">
      <w:r>
        <w:separator/>
      </w:r>
    </w:p>
  </w:footnote>
  <w:footnote w:type="continuationSeparator" w:id="0">
    <w:p w14:paraId="4AA3F32E" w14:textId="77777777" w:rsidR="005B57A5" w:rsidRDefault="005B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7D54F" w14:textId="77777777" w:rsidR="00EA48C4" w:rsidRDefault="00EA48C4" w:rsidP="009A7E7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262BFE" w14:textId="77777777" w:rsidR="00EA48C4" w:rsidRDefault="00EA48C4" w:rsidP="009A7E7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A6DEF" w14:textId="76FADAB9" w:rsidR="00EA48C4" w:rsidRDefault="00EA48C4" w:rsidP="00D108B8">
    <w:pPr>
      <w:pStyle w:val="CenteredTextSingleSpace"/>
      <w:tabs>
        <w:tab w:val="right" w:pos="9360"/>
      </w:tabs>
      <w:spacing w:line="480" w:lineRule="auto"/>
      <w:jc w:val="left"/>
    </w:pPr>
    <w:r>
      <w:t xml:space="preserve">Running head: </w:t>
    </w:r>
    <w:r w:rsidR="00280FC7">
      <w:t>SHORTENED TITLE</w:t>
    </w:r>
    <w:r>
      <w:t xml:space="preserve"> </w:t>
    </w:r>
    <w:r>
      <w:tab/>
    </w:r>
    <w:r>
      <w:fldChar w:fldCharType="begin"/>
    </w:r>
    <w:r>
      <w:instrText xml:space="preserve"> PAGE   \* MERGEFORMAT </w:instrText>
    </w:r>
    <w:r>
      <w:fldChar w:fldCharType="separate"/>
    </w:r>
    <w:r w:rsidR="0021237C">
      <w:rPr>
        <w:noProof/>
      </w:rPr>
      <w:t>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60298" w14:textId="117E15DD" w:rsidR="00EA48C4" w:rsidRDefault="00EA48C4" w:rsidP="009A7E7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237C">
      <w:rPr>
        <w:rStyle w:val="PageNumber"/>
        <w:noProof/>
      </w:rPr>
      <w:t>5</w:t>
    </w:r>
    <w:r>
      <w:rPr>
        <w:rStyle w:val="PageNumber"/>
      </w:rPr>
      <w:fldChar w:fldCharType="end"/>
    </w:r>
  </w:p>
  <w:p w14:paraId="2EEB83B8" w14:textId="29E7CCBE" w:rsidR="00EA48C4" w:rsidRDefault="00280FC7" w:rsidP="009A7E76">
    <w:pPr>
      <w:pStyle w:val="CenteredTextSingleSpace"/>
      <w:tabs>
        <w:tab w:val="right" w:pos="9360"/>
      </w:tabs>
      <w:spacing w:line="480" w:lineRule="auto"/>
      <w:ind w:right="360"/>
      <w:jc w:val="left"/>
    </w:pPr>
    <w:r>
      <w:t>SHORTENED TITLE</w:t>
    </w:r>
    <w:r w:rsidR="00EA48C4">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052050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606B1F"/>
    <w:multiLevelType w:val="singleLevel"/>
    <w:tmpl w:val="85404730"/>
    <w:lvl w:ilvl="0">
      <w:start w:val="1"/>
      <w:numFmt w:val="decimal"/>
      <w:lvlText w:val="%1)"/>
      <w:legacy w:legacy="1" w:legacySpace="0" w:legacyIndent="1080"/>
      <w:lvlJc w:val="left"/>
      <w:pPr>
        <w:ind w:left="1800" w:hanging="1080"/>
      </w:pPr>
    </w:lvl>
  </w:abstractNum>
  <w:abstractNum w:abstractNumId="2" w15:restartNumberingAfterBreak="0">
    <w:nsid w:val="133A4C40"/>
    <w:multiLevelType w:val="singleLevel"/>
    <w:tmpl w:val="160AC4D8"/>
    <w:lvl w:ilvl="0">
      <w:start w:val="1"/>
      <w:numFmt w:val="decimal"/>
      <w:lvlText w:val="%1."/>
      <w:lvlJc w:val="left"/>
      <w:pPr>
        <w:tabs>
          <w:tab w:val="num" w:pos="1080"/>
        </w:tabs>
        <w:ind w:left="1080" w:hanging="360"/>
      </w:pPr>
      <w:rPr>
        <w:rFonts w:hint="default"/>
        <w:i/>
        <w:iCs/>
      </w:rPr>
    </w:lvl>
  </w:abstractNum>
  <w:abstractNum w:abstractNumId="3" w15:restartNumberingAfterBreak="0">
    <w:nsid w:val="1F540CD9"/>
    <w:multiLevelType w:val="hybridMultilevel"/>
    <w:tmpl w:val="0A802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E0B07"/>
    <w:multiLevelType w:val="singleLevel"/>
    <w:tmpl w:val="969EC04E"/>
    <w:lvl w:ilvl="0">
      <w:start w:val="1"/>
      <w:numFmt w:val="decimal"/>
      <w:lvlText w:val="%1)"/>
      <w:lvlJc w:val="left"/>
      <w:pPr>
        <w:tabs>
          <w:tab w:val="num" w:pos="1080"/>
        </w:tabs>
        <w:ind w:left="1080" w:hanging="360"/>
      </w:pPr>
      <w:rPr>
        <w:rFonts w:hint="default"/>
      </w:rPr>
    </w:lvl>
  </w:abstractNum>
  <w:abstractNum w:abstractNumId="5" w15:restartNumberingAfterBreak="0">
    <w:nsid w:val="25A02412"/>
    <w:multiLevelType w:val="singleLevel"/>
    <w:tmpl w:val="153C1FAE"/>
    <w:lvl w:ilvl="0">
      <w:start w:val="1"/>
      <w:numFmt w:val="decimal"/>
      <w:lvlText w:val="%1."/>
      <w:legacy w:legacy="1" w:legacySpace="0" w:legacyIndent="1080"/>
      <w:lvlJc w:val="left"/>
      <w:pPr>
        <w:ind w:left="1800" w:hanging="1080"/>
      </w:pPr>
      <w:rPr>
        <w:i/>
        <w:iCs/>
      </w:rPr>
    </w:lvl>
  </w:abstractNum>
  <w:abstractNum w:abstractNumId="6" w15:restartNumberingAfterBreak="0">
    <w:nsid w:val="35DE4BC1"/>
    <w:multiLevelType w:val="hybridMultilevel"/>
    <w:tmpl w:val="D34C9E60"/>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7" w15:restartNumberingAfterBreak="0">
    <w:nsid w:val="448D12AC"/>
    <w:multiLevelType w:val="hybridMultilevel"/>
    <w:tmpl w:val="6DE6817C"/>
    <w:lvl w:ilvl="0" w:tplc="3A60D2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5FE5615"/>
    <w:multiLevelType w:val="singleLevel"/>
    <w:tmpl w:val="3F2C0132"/>
    <w:lvl w:ilvl="0">
      <w:start w:val="1"/>
      <w:numFmt w:val="decimal"/>
      <w:lvlText w:val="%1."/>
      <w:lvlJc w:val="left"/>
      <w:pPr>
        <w:tabs>
          <w:tab w:val="num" w:pos="1080"/>
        </w:tabs>
        <w:ind w:left="1080" w:hanging="360"/>
      </w:pPr>
      <w:rPr>
        <w:rFonts w:hint="default"/>
        <w:i/>
        <w:iCs/>
      </w:rPr>
    </w:lvl>
  </w:abstractNum>
  <w:abstractNum w:abstractNumId="9" w15:restartNumberingAfterBreak="0">
    <w:nsid w:val="4C133B20"/>
    <w:multiLevelType w:val="hybridMultilevel"/>
    <w:tmpl w:val="014C1C9A"/>
    <w:lvl w:ilvl="0" w:tplc="7A187F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03F0AFB"/>
    <w:multiLevelType w:val="singleLevel"/>
    <w:tmpl w:val="D8001DA0"/>
    <w:lvl w:ilvl="0">
      <w:start w:val="1"/>
      <w:numFmt w:val="decimal"/>
      <w:lvlText w:val="%1)"/>
      <w:lvlJc w:val="left"/>
      <w:pPr>
        <w:tabs>
          <w:tab w:val="num" w:pos="1080"/>
        </w:tabs>
        <w:ind w:left="1080" w:hanging="360"/>
      </w:pPr>
      <w:rPr>
        <w:rFonts w:hint="default"/>
      </w:rPr>
    </w:lvl>
  </w:abstractNum>
  <w:abstractNum w:abstractNumId="11" w15:restartNumberingAfterBreak="0">
    <w:nsid w:val="62FD5924"/>
    <w:multiLevelType w:val="hybridMultilevel"/>
    <w:tmpl w:val="EA4C0134"/>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2" w15:restartNumberingAfterBreak="0">
    <w:nsid w:val="7BA36028"/>
    <w:multiLevelType w:val="hybridMultilevel"/>
    <w:tmpl w:val="33C69474"/>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num w:numId="1">
    <w:abstractNumId w:val="1"/>
  </w:num>
  <w:num w:numId="2">
    <w:abstractNumId w:val="5"/>
  </w:num>
  <w:num w:numId="3">
    <w:abstractNumId w:val="10"/>
  </w:num>
  <w:num w:numId="4">
    <w:abstractNumId w:val="4"/>
  </w:num>
  <w:num w:numId="5">
    <w:abstractNumId w:val="8"/>
  </w:num>
  <w:num w:numId="6">
    <w:abstractNumId w:val="2"/>
  </w:num>
  <w:num w:numId="7">
    <w:abstractNumId w:val="11"/>
  </w:num>
  <w:num w:numId="8">
    <w:abstractNumId w:val="6"/>
  </w:num>
  <w:num w:numId="9">
    <w:abstractNumId w:val="12"/>
  </w:num>
  <w:num w:numId="10">
    <w:abstractNumId w:val="0"/>
  </w:num>
  <w:num w:numId="11">
    <w:abstractNumId w:val="3"/>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49F"/>
    <w:rsid w:val="00001EAA"/>
    <w:rsid w:val="00004250"/>
    <w:rsid w:val="00006140"/>
    <w:rsid w:val="000068F2"/>
    <w:rsid w:val="00010EC9"/>
    <w:rsid w:val="000121A6"/>
    <w:rsid w:val="0001750B"/>
    <w:rsid w:val="00023171"/>
    <w:rsid w:val="000252F0"/>
    <w:rsid w:val="00026B5A"/>
    <w:rsid w:val="00032001"/>
    <w:rsid w:val="00034A0A"/>
    <w:rsid w:val="00044712"/>
    <w:rsid w:val="0005127E"/>
    <w:rsid w:val="00051DFF"/>
    <w:rsid w:val="00054B9D"/>
    <w:rsid w:val="0005508E"/>
    <w:rsid w:val="00062979"/>
    <w:rsid w:val="00065553"/>
    <w:rsid w:val="0006785C"/>
    <w:rsid w:val="000772E8"/>
    <w:rsid w:val="000832A9"/>
    <w:rsid w:val="0008791D"/>
    <w:rsid w:val="00093E6E"/>
    <w:rsid w:val="000A7DD1"/>
    <w:rsid w:val="000D016C"/>
    <w:rsid w:val="000E2BF8"/>
    <w:rsid w:val="000E74A0"/>
    <w:rsid w:val="000F298B"/>
    <w:rsid w:val="00100194"/>
    <w:rsid w:val="00106F4C"/>
    <w:rsid w:val="00120B1D"/>
    <w:rsid w:val="0012333A"/>
    <w:rsid w:val="00135EDE"/>
    <w:rsid w:val="001421AD"/>
    <w:rsid w:val="00142B53"/>
    <w:rsid w:val="00144321"/>
    <w:rsid w:val="001526F5"/>
    <w:rsid w:val="00152C92"/>
    <w:rsid w:val="00155579"/>
    <w:rsid w:val="00156A72"/>
    <w:rsid w:val="00163608"/>
    <w:rsid w:val="001639B0"/>
    <w:rsid w:val="00165C94"/>
    <w:rsid w:val="00171010"/>
    <w:rsid w:val="001721AB"/>
    <w:rsid w:val="001741B5"/>
    <w:rsid w:val="001843D5"/>
    <w:rsid w:val="0018443C"/>
    <w:rsid w:val="001933E4"/>
    <w:rsid w:val="0019718A"/>
    <w:rsid w:val="001A43AA"/>
    <w:rsid w:val="001B674E"/>
    <w:rsid w:val="001D073F"/>
    <w:rsid w:val="001D0C03"/>
    <w:rsid w:val="001D0D53"/>
    <w:rsid w:val="001D3937"/>
    <w:rsid w:val="001D6BA5"/>
    <w:rsid w:val="002007F9"/>
    <w:rsid w:val="00203545"/>
    <w:rsid w:val="0021237C"/>
    <w:rsid w:val="00213027"/>
    <w:rsid w:val="00217585"/>
    <w:rsid w:val="00222E1B"/>
    <w:rsid w:val="00232DA2"/>
    <w:rsid w:val="00233D5C"/>
    <w:rsid w:val="002617F4"/>
    <w:rsid w:val="00280FC7"/>
    <w:rsid w:val="00291E76"/>
    <w:rsid w:val="00293027"/>
    <w:rsid w:val="00297BEE"/>
    <w:rsid w:val="002B0B2C"/>
    <w:rsid w:val="002B332C"/>
    <w:rsid w:val="002C1BC6"/>
    <w:rsid w:val="002C7558"/>
    <w:rsid w:val="002E1196"/>
    <w:rsid w:val="002E73B3"/>
    <w:rsid w:val="002F5696"/>
    <w:rsid w:val="002F6E77"/>
    <w:rsid w:val="00305193"/>
    <w:rsid w:val="00321BE5"/>
    <w:rsid w:val="003415FB"/>
    <w:rsid w:val="003520CA"/>
    <w:rsid w:val="0036159A"/>
    <w:rsid w:val="00377824"/>
    <w:rsid w:val="003779E3"/>
    <w:rsid w:val="003876D8"/>
    <w:rsid w:val="003A3260"/>
    <w:rsid w:val="003C6A56"/>
    <w:rsid w:val="003C6C63"/>
    <w:rsid w:val="003C6D75"/>
    <w:rsid w:val="003C7576"/>
    <w:rsid w:val="003D1212"/>
    <w:rsid w:val="003D15F5"/>
    <w:rsid w:val="003D3D1F"/>
    <w:rsid w:val="003F10F7"/>
    <w:rsid w:val="003F2B45"/>
    <w:rsid w:val="00405119"/>
    <w:rsid w:val="00406A7F"/>
    <w:rsid w:val="00412CED"/>
    <w:rsid w:val="004166AF"/>
    <w:rsid w:val="00417B62"/>
    <w:rsid w:val="00424790"/>
    <w:rsid w:val="00425148"/>
    <w:rsid w:val="00442B8F"/>
    <w:rsid w:val="00442CFD"/>
    <w:rsid w:val="004514BF"/>
    <w:rsid w:val="00453D40"/>
    <w:rsid w:val="00455259"/>
    <w:rsid w:val="00465BC2"/>
    <w:rsid w:val="004679E7"/>
    <w:rsid w:val="004734DE"/>
    <w:rsid w:val="00473B91"/>
    <w:rsid w:val="00474D12"/>
    <w:rsid w:val="0048459A"/>
    <w:rsid w:val="00493F84"/>
    <w:rsid w:val="004A758B"/>
    <w:rsid w:val="004A78F3"/>
    <w:rsid w:val="004C2D74"/>
    <w:rsid w:val="004C7F95"/>
    <w:rsid w:val="004D5431"/>
    <w:rsid w:val="004D6EB5"/>
    <w:rsid w:val="004D71F9"/>
    <w:rsid w:val="004D79F6"/>
    <w:rsid w:val="004E0DEC"/>
    <w:rsid w:val="004E595E"/>
    <w:rsid w:val="004E6B08"/>
    <w:rsid w:val="004F1C28"/>
    <w:rsid w:val="004F6AA0"/>
    <w:rsid w:val="0050298C"/>
    <w:rsid w:val="005040FF"/>
    <w:rsid w:val="00510964"/>
    <w:rsid w:val="00523380"/>
    <w:rsid w:val="00525724"/>
    <w:rsid w:val="0052593B"/>
    <w:rsid w:val="00525A96"/>
    <w:rsid w:val="00526B79"/>
    <w:rsid w:val="00526C59"/>
    <w:rsid w:val="005312F5"/>
    <w:rsid w:val="005332D8"/>
    <w:rsid w:val="005339A6"/>
    <w:rsid w:val="00534EEA"/>
    <w:rsid w:val="00535920"/>
    <w:rsid w:val="00544A69"/>
    <w:rsid w:val="00551896"/>
    <w:rsid w:val="0055670D"/>
    <w:rsid w:val="0056463F"/>
    <w:rsid w:val="00564B8B"/>
    <w:rsid w:val="00572CA2"/>
    <w:rsid w:val="005737AF"/>
    <w:rsid w:val="005750B8"/>
    <w:rsid w:val="00576B00"/>
    <w:rsid w:val="0058393A"/>
    <w:rsid w:val="0059059A"/>
    <w:rsid w:val="005921D0"/>
    <w:rsid w:val="005B57A5"/>
    <w:rsid w:val="005C2C0C"/>
    <w:rsid w:val="005C2EB1"/>
    <w:rsid w:val="005C5994"/>
    <w:rsid w:val="005D2A92"/>
    <w:rsid w:val="005D4672"/>
    <w:rsid w:val="005D5460"/>
    <w:rsid w:val="005E0F86"/>
    <w:rsid w:val="005E0FF7"/>
    <w:rsid w:val="005E249F"/>
    <w:rsid w:val="005F0D93"/>
    <w:rsid w:val="00600DDA"/>
    <w:rsid w:val="00611A77"/>
    <w:rsid w:val="00612505"/>
    <w:rsid w:val="00612ACE"/>
    <w:rsid w:val="006139DF"/>
    <w:rsid w:val="00615D96"/>
    <w:rsid w:val="0063542F"/>
    <w:rsid w:val="00636421"/>
    <w:rsid w:val="00646D00"/>
    <w:rsid w:val="00651E8D"/>
    <w:rsid w:val="006578AC"/>
    <w:rsid w:val="00666D73"/>
    <w:rsid w:val="00667A7D"/>
    <w:rsid w:val="00683A7C"/>
    <w:rsid w:val="006861BA"/>
    <w:rsid w:val="00690CD6"/>
    <w:rsid w:val="006979DF"/>
    <w:rsid w:val="006A3946"/>
    <w:rsid w:val="006B2055"/>
    <w:rsid w:val="006B7E72"/>
    <w:rsid w:val="006D0909"/>
    <w:rsid w:val="006F2268"/>
    <w:rsid w:val="00726C6A"/>
    <w:rsid w:val="0075104D"/>
    <w:rsid w:val="007625EF"/>
    <w:rsid w:val="00773FAE"/>
    <w:rsid w:val="00775A12"/>
    <w:rsid w:val="00776940"/>
    <w:rsid w:val="0078618B"/>
    <w:rsid w:val="0078792C"/>
    <w:rsid w:val="007A06C2"/>
    <w:rsid w:val="007A1CBB"/>
    <w:rsid w:val="007A3542"/>
    <w:rsid w:val="007B4ED6"/>
    <w:rsid w:val="007D0699"/>
    <w:rsid w:val="007D6FFD"/>
    <w:rsid w:val="007E62FC"/>
    <w:rsid w:val="007E744C"/>
    <w:rsid w:val="00800FF5"/>
    <w:rsid w:val="00807510"/>
    <w:rsid w:val="00811F93"/>
    <w:rsid w:val="008153F3"/>
    <w:rsid w:val="0081749E"/>
    <w:rsid w:val="00820AEC"/>
    <w:rsid w:val="00831F8F"/>
    <w:rsid w:val="0083273D"/>
    <w:rsid w:val="00834BAA"/>
    <w:rsid w:val="008362DD"/>
    <w:rsid w:val="0085401F"/>
    <w:rsid w:val="0086329D"/>
    <w:rsid w:val="00883110"/>
    <w:rsid w:val="00894F92"/>
    <w:rsid w:val="00894FA5"/>
    <w:rsid w:val="008A01FF"/>
    <w:rsid w:val="008A1B25"/>
    <w:rsid w:val="008A35B0"/>
    <w:rsid w:val="008B0B7C"/>
    <w:rsid w:val="008E2AFA"/>
    <w:rsid w:val="008F49BC"/>
    <w:rsid w:val="009026CF"/>
    <w:rsid w:val="009060CE"/>
    <w:rsid w:val="00911034"/>
    <w:rsid w:val="00915829"/>
    <w:rsid w:val="009172C1"/>
    <w:rsid w:val="009342EC"/>
    <w:rsid w:val="00941FC0"/>
    <w:rsid w:val="00947EE9"/>
    <w:rsid w:val="00962C7B"/>
    <w:rsid w:val="009707C6"/>
    <w:rsid w:val="00974982"/>
    <w:rsid w:val="009829C0"/>
    <w:rsid w:val="00996789"/>
    <w:rsid w:val="009A04D4"/>
    <w:rsid w:val="009A7E76"/>
    <w:rsid w:val="009B48CE"/>
    <w:rsid w:val="009B6E23"/>
    <w:rsid w:val="009C2C0B"/>
    <w:rsid w:val="009D2FA6"/>
    <w:rsid w:val="009E5419"/>
    <w:rsid w:val="009F3AC8"/>
    <w:rsid w:val="009F5650"/>
    <w:rsid w:val="00A035E5"/>
    <w:rsid w:val="00A06416"/>
    <w:rsid w:val="00A133F5"/>
    <w:rsid w:val="00A14056"/>
    <w:rsid w:val="00A14E74"/>
    <w:rsid w:val="00A2770E"/>
    <w:rsid w:val="00A334F8"/>
    <w:rsid w:val="00A33FEB"/>
    <w:rsid w:val="00A34C14"/>
    <w:rsid w:val="00A4266C"/>
    <w:rsid w:val="00A5226D"/>
    <w:rsid w:val="00A61480"/>
    <w:rsid w:val="00A63158"/>
    <w:rsid w:val="00A71C63"/>
    <w:rsid w:val="00A807BB"/>
    <w:rsid w:val="00A903A4"/>
    <w:rsid w:val="00A93BA7"/>
    <w:rsid w:val="00A9407C"/>
    <w:rsid w:val="00AA746C"/>
    <w:rsid w:val="00AC3E7A"/>
    <w:rsid w:val="00AD14EE"/>
    <w:rsid w:val="00AD3E28"/>
    <w:rsid w:val="00AF5C42"/>
    <w:rsid w:val="00AF6F8D"/>
    <w:rsid w:val="00AF79FF"/>
    <w:rsid w:val="00B07132"/>
    <w:rsid w:val="00B13E67"/>
    <w:rsid w:val="00B17701"/>
    <w:rsid w:val="00B210FF"/>
    <w:rsid w:val="00B25D55"/>
    <w:rsid w:val="00B30C0D"/>
    <w:rsid w:val="00B34FAA"/>
    <w:rsid w:val="00B41F4E"/>
    <w:rsid w:val="00B45C0A"/>
    <w:rsid w:val="00B469E8"/>
    <w:rsid w:val="00B5685E"/>
    <w:rsid w:val="00B64A31"/>
    <w:rsid w:val="00B670D4"/>
    <w:rsid w:val="00B72E2B"/>
    <w:rsid w:val="00B81CE0"/>
    <w:rsid w:val="00B87E65"/>
    <w:rsid w:val="00B92E6A"/>
    <w:rsid w:val="00B949E0"/>
    <w:rsid w:val="00BA3D16"/>
    <w:rsid w:val="00BB70A8"/>
    <w:rsid w:val="00BB7140"/>
    <w:rsid w:val="00BD415D"/>
    <w:rsid w:val="00BD7A29"/>
    <w:rsid w:val="00BE074D"/>
    <w:rsid w:val="00BF4634"/>
    <w:rsid w:val="00C008EB"/>
    <w:rsid w:val="00C1415A"/>
    <w:rsid w:val="00C15F6E"/>
    <w:rsid w:val="00C16B37"/>
    <w:rsid w:val="00C21787"/>
    <w:rsid w:val="00C27EAC"/>
    <w:rsid w:val="00C367EE"/>
    <w:rsid w:val="00C433AC"/>
    <w:rsid w:val="00C50C4A"/>
    <w:rsid w:val="00C54F2E"/>
    <w:rsid w:val="00C56C0F"/>
    <w:rsid w:val="00C62805"/>
    <w:rsid w:val="00C630BF"/>
    <w:rsid w:val="00C65AC3"/>
    <w:rsid w:val="00C7162C"/>
    <w:rsid w:val="00CA5FAF"/>
    <w:rsid w:val="00CB05A5"/>
    <w:rsid w:val="00CC3E70"/>
    <w:rsid w:val="00CC3F59"/>
    <w:rsid w:val="00CD24C2"/>
    <w:rsid w:val="00CF1838"/>
    <w:rsid w:val="00D05438"/>
    <w:rsid w:val="00D10414"/>
    <w:rsid w:val="00D108B8"/>
    <w:rsid w:val="00D1496A"/>
    <w:rsid w:val="00D16B83"/>
    <w:rsid w:val="00D22AAA"/>
    <w:rsid w:val="00D2304D"/>
    <w:rsid w:val="00D23762"/>
    <w:rsid w:val="00D23EDE"/>
    <w:rsid w:val="00D24770"/>
    <w:rsid w:val="00D33FE8"/>
    <w:rsid w:val="00D404F0"/>
    <w:rsid w:val="00D475EE"/>
    <w:rsid w:val="00D53837"/>
    <w:rsid w:val="00D607BC"/>
    <w:rsid w:val="00D80C8B"/>
    <w:rsid w:val="00D8165A"/>
    <w:rsid w:val="00D81FF4"/>
    <w:rsid w:val="00D879BD"/>
    <w:rsid w:val="00D9272C"/>
    <w:rsid w:val="00D93B97"/>
    <w:rsid w:val="00DC3B3C"/>
    <w:rsid w:val="00DC55C9"/>
    <w:rsid w:val="00DD471D"/>
    <w:rsid w:val="00DE355F"/>
    <w:rsid w:val="00DE54D7"/>
    <w:rsid w:val="00DF0355"/>
    <w:rsid w:val="00E05043"/>
    <w:rsid w:val="00E259BF"/>
    <w:rsid w:val="00E26E27"/>
    <w:rsid w:val="00E33B09"/>
    <w:rsid w:val="00E405F8"/>
    <w:rsid w:val="00E45D7E"/>
    <w:rsid w:val="00E54510"/>
    <w:rsid w:val="00E54EB4"/>
    <w:rsid w:val="00E60746"/>
    <w:rsid w:val="00E630A5"/>
    <w:rsid w:val="00E66D69"/>
    <w:rsid w:val="00E6757F"/>
    <w:rsid w:val="00E67868"/>
    <w:rsid w:val="00E80B30"/>
    <w:rsid w:val="00E828AE"/>
    <w:rsid w:val="00E83D80"/>
    <w:rsid w:val="00E92583"/>
    <w:rsid w:val="00E92E02"/>
    <w:rsid w:val="00E96A0C"/>
    <w:rsid w:val="00EA48C4"/>
    <w:rsid w:val="00EA6228"/>
    <w:rsid w:val="00EB0994"/>
    <w:rsid w:val="00EB1D82"/>
    <w:rsid w:val="00EB2238"/>
    <w:rsid w:val="00EB2C44"/>
    <w:rsid w:val="00EB40ED"/>
    <w:rsid w:val="00ED2074"/>
    <w:rsid w:val="00ED5208"/>
    <w:rsid w:val="00ED525A"/>
    <w:rsid w:val="00EE091F"/>
    <w:rsid w:val="00EE109D"/>
    <w:rsid w:val="00F02120"/>
    <w:rsid w:val="00F05AED"/>
    <w:rsid w:val="00F14E94"/>
    <w:rsid w:val="00F164E4"/>
    <w:rsid w:val="00F1714D"/>
    <w:rsid w:val="00F33897"/>
    <w:rsid w:val="00F446B7"/>
    <w:rsid w:val="00F63321"/>
    <w:rsid w:val="00F635BB"/>
    <w:rsid w:val="00F80807"/>
    <w:rsid w:val="00F94DD2"/>
    <w:rsid w:val="00F9591E"/>
    <w:rsid w:val="00FA7B5A"/>
    <w:rsid w:val="00FB0411"/>
    <w:rsid w:val="00FC06BD"/>
    <w:rsid w:val="00FC08A8"/>
    <w:rsid w:val="00FC2238"/>
    <w:rsid w:val="00FC7312"/>
    <w:rsid w:val="00FD4269"/>
    <w:rsid w:val="00FE7080"/>
    <w:rsid w:val="16171B15"/>
    <w:rsid w:val="6788E046"/>
    <w:rsid w:val="703F3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ocId w14:val="6425D599"/>
  <w15:docId w15:val="{DD941A10-B3DF-4F3C-8713-9C58391DB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pPr>
    <w:rPr>
      <w:sz w:val="24"/>
      <w:szCs w:val="24"/>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BodyText2">
    <w:name w:val="Body Text 2"/>
    <w:basedOn w:val="Normal"/>
    <w:pPr>
      <w:widowControl w:val="0"/>
      <w:spacing w:line="480" w:lineRule="auto"/>
      <w:ind w:firstLine="720"/>
    </w:pPr>
    <w:rPr>
      <w:color w:val="000000"/>
    </w:rPr>
  </w:style>
  <w:style w:type="character" w:styleId="Strong">
    <w:name w:val="Strong"/>
    <w:uiPriority w:val="22"/>
    <w:qFormat/>
    <w:rPr>
      <w:b/>
      <w:bCs/>
    </w:rPr>
  </w:style>
  <w:style w:type="paragraph" w:styleId="BodyTextIndent2">
    <w:name w:val="Body Text Indent 2"/>
    <w:basedOn w:val="Normal"/>
    <w:pPr>
      <w:ind w:left="720"/>
    </w:pPr>
  </w:style>
  <w:style w:type="paragraph" w:styleId="BodyTextIndent3">
    <w:name w:val="Body Text Indent 3"/>
    <w:basedOn w:val="Normal"/>
    <w:pPr>
      <w:widowControl w:val="0"/>
      <w:tabs>
        <w:tab w:val="left" w:pos="2790"/>
      </w:tabs>
      <w:spacing w:line="480" w:lineRule="auto"/>
      <w:ind w:firstLine="720"/>
    </w:pPr>
    <w:rPr>
      <w:color w:val="0000FF"/>
    </w:rPr>
  </w:style>
  <w:style w:type="paragraph" w:styleId="BodyText">
    <w:name w:val="Body Text"/>
    <w:basedOn w:val="Normal"/>
    <w:pPr>
      <w:spacing w:line="480" w:lineRule="auto"/>
      <w:ind w:firstLine="720"/>
    </w:pPr>
  </w:style>
  <w:style w:type="paragraph" w:styleId="BodyText3">
    <w:name w:val="Body Text 3"/>
    <w:basedOn w:val="Normal"/>
    <w:pPr>
      <w:widowControl w:val="0"/>
      <w:spacing w:line="480" w:lineRule="auto"/>
      <w:jc w:val="right"/>
    </w:pPr>
    <w:rPr>
      <w:color w:val="800080"/>
    </w:rPr>
  </w:style>
  <w:style w:type="paragraph" w:styleId="Header">
    <w:name w:val="header"/>
    <w:basedOn w:val="Normal"/>
    <w:link w:val="HeaderChar"/>
    <w:uiPriority w:val="99"/>
    <w:pPr>
      <w:tabs>
        <w:tab w:val="right" w:pos="9360"/>
      </w:tabs>
      <w:jc w:val="right"/>
    </w:pPr>
  </w:style>
  <w:style w:type="character" w:styleId="PageNumber">
    <w:name w:val="page number"/>
    <w:basedOn w:val="DefaultParagraphFont"/>
  </w:style>
  <w:style w:type="paragraph" w:styleId="Footer">
    <w:name w:val="footer"/>
    <w:basedOn w:val="Normal"/>
    <w:link w:val="FooterChar"/>
    <w:uiPriority w:val="99"/>
    <w:pPr>
      <w:tabs>
        <w:tab w:val="left" w:pos="0"/>
        <w:tab w:val="center" w:pos="4320"/>
        <w:tab w:val="right" w:pos="8640"/>
      </w:tabs>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jc w:val="center"/>
    </w:pPr>
    <w:rPr>
      <w:i/>
      <w:iCs/>
    </w:rPr>
  </w:style>
  <w:style w:type="paragraph" w:customStyle="1" w:styleId="APALevel1">
    <w:name w:val="APA Level 1"/>
    <w:next w:val="BodyText"/>
    <w:pPr>
      <w:keepNext/>
      <w:keepLines/>
      <w:tabs>
        <w:tab w:val="right" w:leader="dot" w:pos="8640"/>
      </w:tabs>
      <w:suppressAutoHyphens/>
      <w:autoSpaceDE w:val="0"/>
      <w:autoSpaceDN w:val="0"/>
      <w:spacing w:before="240" w:line="480" w:lineRule="auto"/>
      <w:jc w:val="center"/>
      <w:outlineLvl w:val="0"/>
    </w:pPr>
    <w:rPr>
      <w:sz w:val="24"/>
      <w:szCs w:val="24"/>
    </w:rPr>
  </w:style>
  <w:style w:type="paragraph" w:customStyle="1" w:styleId="APALevel2">
    <w:name w:val="APA Level 2"/>
    <w:basedOn w:val="APALevel1"/>
    <w:next w:val="BodyText"/>
    <w:pPr>
      <w:widowControl w:val="0"/>
      <w:adjustRightInd w:val="0"/>
      <w:outlineLvl w:val="2"/>
    </w:pPr>
    <w:rPr>
      <w:i/>
      <w:iCs/>
    </w:rPr>
  </w:style>
  <w:style w:type="paragraph" w:customStyle="1" w:styleId="APALevel3">
    <w:name w:val="APA Level 3"/>
    <w:basedOn w:val="APALevel1"/>
    <w:next w:val="BodyText"/>
    <w:pPr>
      <w:widowControl w:val="0"/>
      <w:adjustRightInd w:val="0"/>
      <w:jc w:val="left"/>
      <w:outlineLvl w:val="3"/>
    </w:pPr>
    <w:rPr>
      <w:i/>
      <w:iCs/>
    </w:rPr>
  </w:style>
  <w:style w:type="paragraph" w:customStyle="1" w:styleId="APALevel4">
    <w:name w:val="APA Level 4"/>
    <w:basedOn w:val="APALevel1"/>
    <w:next w:val="BodyText"/>
    <w:pPr>
      <w:widowControl w:val="0"/>
      <w:adjustRightInd w:val="0"/>
      <w:ind w:firstLine="720"/>
      <w:outlineLvl w:val="4"/>
    </w:pPr>
    <w:rPr>
      <w:i/>
      <w:iCs/>
    </w:rPr>
  </w:style>
  <w:style w:type="paragraph" w:customStyle="1" w:styleId="APALevel5">
    <w:name w:val="APA Level 5"/>
    <w:basedOn w:val="APALevel1"/>
    <w:pPr>
      <w:spacing w:before="0"/>
    </w:pPr>
    <w:rPr>
      <w:caps/>
    </w:rPr>
  </w:style>
  <w:style w:type="paragraph" w:customStyle="1" w:styleId="APALevel5noTOC">
    <w:name w:val="APA Level 5 no TOC"/>
    <w:basedOn w:val="APALevel5"/>
    <w:pPr>
      <w:outlineLvl w:val="9"/>
    </w:pPr>
  </w:style>
  <w:style w:type="paragraph" w:customStyle="1" w:styleId="APAReference">
    <w:name w:val="APA Reference"/>
    <w:rsid w:val="0005508E"/>
    <w:pPr>
      <w:keepLines/>
      <w:autoSpaceDE w:val="0"/>
      <w:autoSpaceDN w:val="0"/>
      <w:adjustRightInd w:val="0"/>
      <w:spacing w:before="240" w:line="480" w:lineRule="auto"/>
      <w:ind w:left="720" w:hanging="720"/>
    </w:pPr>
    <w:rPr>
      <w:sz w:val="24"/>
      <w:szCs w:val="24"/>
    </w:rPr>
  </w:style>
  <w:style w:type="paragraph" w:styleId="BlockText">
    <w:name w:val="Block Text"/>
    <w:basedOn w:val="BodyText"/>
    <w:pPr>
      <w:spacing w:after="240" w:line="240" w:lineRule="auto"/>
      <w:ind w:left="720" w:right="720" w:firstLine="0"/>
    </w:pPr>
  </w:style>
  <w:style w:type="paragraph" w:customStyle="1" w:styleId="BlockText2">
    <w:name w:val="Block Text 2"/>
    <w:basedOn w:val="BlockText"/>
    <w:next w:val="BodyText"/>
    <w:pPr>
      <w:ind w:firstLine="720"/>
    </w:pPr>
  </w:style>
  <w:style w:type="paragraph" w:styleId="Caption">
    <w:name w:val="caption"/>
    <w:basedOn w:val="Normal"/>
    <w:next w:val="Normal"/>
    <w:qFormat/>
    <w:pPr>
      <w:spacing w:before="120" w:after="120"/>
    </w:pPr>
    <w:rPr>
      <w:b/>
      <w:bCs/>
    </w:rPr>
  </w:style>
  <w:style w:type="paragraph" w:customStyle="1" w:styleId="CenteredTextSingleSpace">
    <w:name w:val="Centered Text Single Space"/>
    <w:basedOn w:val="Normal"/>
    <w:pPr>
      <w:jc w:val="center"/>
    </w:pPr>
  </w:style>
  <w:style w:type="paragraph" w:customStyle="1" w:styleId="FlushLeft">
    <w:name w:val="Flush Left"/>
    <w:pPr>
      <w:widowControl w:val="0"/>
      <w:autoSpaceDE w:val="0"/>
      <w:autoSpaceDN w:val="0"/>
      <w:adjustRightInd w:val="0"/>
      <w:spacing w:line="480" w:lineRule="auto"/>
    </w:pPr>
    <w:rPr>
      <w:sz w:val="24"/>
      <w:szCs w:val="24"/>
    </w:rPr>
  </w:style>
  <w:style w:type="paragraph" w:customStyle="1" w:styleId="FigureCaption">
    <w:name w:val="Figure Caption"/>
    <w:basedOn w:val="FlushLeft"/>
    <w:pPr>
      <w:keepNext/>
      <w:keepLines/>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460"/>
      </w:tabs>
      <w:suppressAutoHyphens/>
      <w:spacing w:before="240" w:line="240" w:lineRule="auto"/>
    </w:pPr>
    <w:rPr>
      <w:i/>
      <w:iCs/>
    </w:rPr>
  </w:style>
  <w:style w:type="paragraph" w:customStyle="1" w:styleId="FigureCaptionHeading">
    <w:name w:val="Figure Caption Heading"/>
    <w:basedOn w:val="FigureCaption"/>
    <w:pPr>
      <w:spacing w:before="0" w:after="480"/>
    </w:pPr>
    <w:rPr>
      <w:i w:val="0"/>
      <w:iCs w:val="0"/>
    </w:rPr>
  </w:style>
  <w:style w:type="character" w:styleId="FollowedHyperlink">
    <w:name w:val="FollowedHyperlink"/>
    <w:rPr>
      <w:color w:val="800080"/>
      <w:u w:val="single"/>
    </w:rPr>
  </w:style>
  <w:style w:type="character" w:styleId="LineNumber">
    <w:name w:val="line number"/>
    <w:basedOn w:val="DefaultParagraphFont"/>
  </w:style>
  <w:style w:type="paragraph" w:customStyle="1" w:styleId="TableHeadingTitle">
    <w:name w:val="Table Heading Title"/>
    <w:basedOn w:val="FlushLeft"/>
    <w:pPr>
      <w:keepNext/>
      <w:keepLines/>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460"/>
      </w:tabs>
      <w:suppressAutoHyphens/>
      <w:spacing w:before="240" w:line="240" w:lineRule="auto"/>
    </w:pPr>
    <w:rPr>
      <w:i/>
      <w:iCs/>
    </w:rPr>
  </w:style>
  <w:style w:type="paragraph" w:customStyle="1" w:styleId="TableBodyText">
    <w:name w:val="Table Body Text"/>
    <w:basedOn w:val="TableHeadingTitle"/>
    <w:rPr>
      <w:i w:val="0"/>
      <w:iCs w:val="0"/>
      <w:sz w:val="20"/>
      <w:szCs w:val="20"/>
    </w:rPr>
  </w:style>
  <w:style w:type="paragraph" w:customStyle="1" w:styleId="TableCaption">
    <w:name w:val="Table Caption"/>
    <w:basedOn w:val="Caption"/>
    <w:pPr>
      <w:keepNext/>
      <w:keepLines/>
      <w:suppressAutoHyphens/>
      <w:spacing w:before="720"/>
    </w:pPr>
    <w:rPr>
      <w:b w:val="0"/>
      <w:bCs w:val="0"/>
    </w:rPr>
  </w:style>
  <w:style w:type="paragraph" w:styleId="TableofFigures">
    <w:name w:val="table of figures"/>
    <w:basedOn w:val="Normal"/>
    <w:next w:val="Normal"/>
    <w:semiHidden/>
    <w:pPr>
      <w:ind w:left="480" w:hanging="480"/>
    </w:pPr>
  </w:style>
  <w:style w:type="paragraph" w:styleId="TOC1">
    <w:name w:val="toc 1"/>
    <w:basedOn w:val="Normal"/>
    <w:next w:val="Normal"/>
    <w:autoRedefine/>
    <w:semiHidden/>
    <w:pPr>
      <w:tabs>
        <w:tab w:val="right" w:leader="dot" w:pos="9360"/>
      </w:tabs>
      <w:spacing w:before="240"/>
      <w:ind w:left="720" w:right="720" w:hanging="720"/>
      <w:outlineLvl w:val="0"/>
    </w:pPr>
    <w:rPr>
      <w:noProof/>
    </w:rPr>
  </w:style>
  <w:style w:type="paragraph" w:styleId="TOC2">
    <w:name w:val="toc 2"/>
    <w:basedOn w:val="Normal"/>
    <w:next w:val="Normal"/>
    <w:autoRedefine/>
    <w:semiHidden/>
    <w:pPr>
      <w:tabs>
        <w:tab w:val="right" w:leader="dot" w:pos="9360"/>
      </w:tabs>
      <w:ind w:left="1080" w:right="720" w:hanging="720"/>
    </w:pPr>
    <w:rPr>
      <w:noProof/>
    </w:rPr>
  </w:style>
  <w:style w:type="paragraph" w:styleId="TOC3">
    <w:name w:val="toc 3"/>
    <w:basedOn w:val="Normal"/>
    <w:next w:val="Normal"/>
    <w:autoRedefine/>
    <w:semiHidden/>
    <w:rsid w:val="00442B8F"/>
    <w:pPr>
      <w:spacing w:line="480" w:lineRule="auto"/>
      <w:jc w:val="center"/>
    </w:pPr>
  </w:style>
  <w:style w:type="paragraph" w:styleId="TOC4">
    <w:name w:val="toc 4"/>
    <w:basedOn w:val="Normal"/>
    <w:next w:val="Normal"/>
    <w:autoRedefine/>
    <w:semiHidden/>
    <w:pPr>
      <w:ind w:left="1800" w:right="720" w:hanging="720"/>
    </w:pPr>
  </w:style>
  <w:style w:type="paragraph" w:styleId="TOC5">
    <w:name w:val="toc 5"/>
    <w:basedOn w:val="Normal"/>
    <w:next w:val="Normal"/>
    <w:autoRedefine/>
    <w:semiHidden/>
    <w:pPr>
      <w:ind w:left="2160" w:right="720" w:hanging="72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BodyTextChar">
    <w:name w:val="Body Text Char"/>
    <w:rPr>
      <w:sz w:val="24"/>
      <w:szCs w:val="24"/>
      <w:lang w:val="en-US" w:eastAsia="en-US"/>
    </w:rPr>
  </w:style>
  <w:style w:type="paragraph" w:customStyle="1" w:styleId="AnnotatedBibliography">
    <w:name w:val="Annotated Bibliography"/>
    <w:basedOn w:val="APAReference"/>
    <w:pPr>
      <w:keepNext/>
      <w:spacing w:before="720" w:after="240"/>
    </w:pPr>
  </w:style>
  <w:style w:type="paragraph" w:customStyle="1" w:styleId="APALevel1noTOC">
    <w:name w:val="APA Level 1 no TOC"/>
    <w:basedOn w:val="APALevel1"/>
    <w:pPr>
      <w:outlineLvl w:val="9"/>
    </w:pPr>
  </w:style>
  <w:style w:type="character" w:customStyle="1" w:styleId="FooterChar">
    <w:name w:val="Footer Char"/>
    <w:link w:val="Footer"/>
    <w:uiPriority w:val="99"/>
    <w:rsid w:val="00D108B8"/>
    <w:rPr>
      <w:sz w:val="24"/>
      <w:szCs w:val="24"/>
    </w:rPr>
  </w:style>
  <w:style w:type="character" w:customStyle="1" w:styleId="HeaderChar">
    <w:name w:val="Header Char"/>
    <w:link w:val="Header"/>
    <w:uiPriority w:val="99"/>
    <w:rsid w:val="00D108B8"/>
    <w:rPr>
      <w:sz w:val="24"/>
      <w:szCs w:val="24"/>
    </w:rPr>
  </w:style>
  <w:style w:type="paragraph" w:styleId="NormalWeb">
    <w:name w:val="Normal (Web)"/>
    <w:basedOn w:val="Normal"/>
    <w:uiPriority w:val="99"/>
    <w:rsid w:val="003C6A56"/>
    <w:pPr>
      <w:autoSpaceDE/>
      <w:autoSpaceDN/>
      <w:adjustRightInd/>
      <w:snapToGrid/>
    </w:pPr>
    <w:rPr>
      <w:rFonts w:ascii="Verdana" w:hAnsi="Verdana"/>
      <w:color w:val="726F65"/>
    </w:rPr>
  </w:style>
  <w:style w:type="character" w:customStyle="1" w:styleId="apple-converted-space">
    <w:name w:val="apple-converted-space"/>
    <w:basedOn w:val="DefaultParagraphFont"/>
    <w:rsid w:val="00820AEC"/>
  </w:style>
  <w:style w:type="character" w:styleId="Emphasis">
    <w:name w:val="Emphasis"/>
    <w:basedOn w:val="DefaultParagraphFont"/>
    <w:uiPriority w:val="20"/>
    <w:qFormat/>
    <w:rsid w:val="00820AEC"/>
    <w:rPr>
      <w:i/>
      <w:iCs/>
    </w:rPr>
  </w:style>
  <w:style w:type="character" w:customStyle="1" w:styleId="werd">
    <w:name w:val="werd"/>
    <w:basedOn w:val="DefaultParagraphFont"/>
    <w:rsid w:val="00DE54D7"/>
  </w:style>
  <w:style w:type="paragraph" w:styleId="ListParagraph">
    <w:name w:val="List Paragraph"/>
    <w:basedOn w:val="Normal"/>
    <w:uiPriority w:val="34"/>
    <w:qFormat/>
    <w:rsid w:val="00D23762"/>
    <w:pPr>
      <w:ind w:left="720"/>
      <w:contextualSpacing/>
    </w:pPr>
  </w:style>
  <w:style w:type="table" w:styleId="TableGrid">
    <w:name w:val="Table Grid"/>
    <w:basedOn w:val="TableNormal"/>
    <w:uiPriority w:val="59"/>
    <w:rsid w:val="005921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reenreader-only">
    <w:name w:val="screenreader-only"/>
    <w:basedOn w:val="DefaultParagraphFont"/>
    <w:rsid w:val="00817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20111">
      <w:bodyDiv w:val="1"/>
      <w:marLeft w:val="0"/>
      <w:marRight w:val="0"/>
      <w:marTop w:val="0"/>
      <w:marBottom w:val="0"/>
      <w:divBdr>
        <w:top w:val="none" w:sz="0" w:space="0" w:color="auto"/>
        <w:left w:val="none" w:sz="0" w:space="0" w:color="auto"/>
        <w:bottom w:val="none" w:sz="0" w:space="0" w:color="auto"/>
        <w:right w:val="none" w:sz="0" w:space="0" w:color="auto"/>
      </w:divBdr>
    </w:div>
    <w:div w:id="794182125">
      <w:bodyDiv w:val="1"/>
      <w:marLeft w:val="0"/>
      <w:marRight w:val="0"/>
      <w:marTop w:val="0"/>
      <w:marBottom w:val="0"/>
      <w:divBdr>
        <w:top w:val="none" w:sz="0" w:space="0" w:color="auto"/>
        <w:left w:val="none" w:sz="0" w:space="0" w:color="auto"/>
        <w:bottom w:val="none" w:sz="0" w:space="0" w:color="auto"/>
        <w:right w:val="none" w:sz="0" w:space="0" w:color="auto"/>
      </w:divBdr>
    </w:div>
    <w:div w:id="1631397007">
      <w:bodyDiv w:val="1"/>
      <w:marLeft w:val="0"/>
      <w:marRight w:val="0"/>
      <w:marTop w:val="0"/>
      <w:marBottom w:val="0"/>
      <w:divBdr>
        <w:top w:val="none" w:sz="0" w:space="0" w:color="auto"/>
        <w:left w:val="none" w:sz="0" w:space="0" w:color="auto"/>
        <w:bottom w:val="none" w:sz="0" w:space="0" w:color="auto"/>
        <w:right w:val="none" w:sz="0" w:space="0" w:color="auto"/>
      </w:divBdr>
      <w:divsChild>
        <w:div w:id="2105881954">
          <w:marLeft w:val="0"/>
          <w:marRight w:val="0"/>
          <w:marTop w:val="0"/>
          <w:marBottom w:val="0"/>
          <w:divBdr>
            <w:top w:val="none" w:sz="0" w:space="0" w:color="auto"/>
            <w:left w:val="none" w:sz="0" w:space="0" w:color="auto"/>
            <w:bottom w:val="none" w:sz="0" w:space="0" w:color="auto"/>
            <w:right w:val="none" w:sz="0" w:space="0" w:color="auto"/>
          </w:divBdr>
        </w:div>
        <w:div w:id="264120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fod.infobase.com/OnDemandEmbed.aspx?token=39350&amp;wID=100753&amp;plt=FOD&amp;loid=0&amp;w=640&amp;h=480&amp;fWidth=660&amp;fHeight=53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d.infobase.com/OnDemandEmbed.aspx?token=39350&amp;wID=100753&amp;plt=FOD&amp;loid=0&amp;w=640&amp;h=480&amp;fWidth=660&amp;fHeight=5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EA073-086C-47F7-80B0-7693A07EFECC}">
  <ds:schemaRefs>
    <ds:schemaRef ds:uri="http://schemas.microsoft.com/office/2006/metadata/properties"/>
    <ds:schemaRef ds:uri="http://schemas.microsoft.com/office/2006/documentManagement/types"/>
    <ds:schemaRef ds:uri="http://purl.org/dc/dcmitype/"/>
    <ds:schemaRef ds:uri="http://www.w3.org/XML/1998/namespace"/>
    <ds:schemaRef ds:uri="http://purl.org/dc/terms/"/>
    <ds:schemaRef ds:uri="http://purl.org/dc/elements/1.1/"/>
    <ds:schemaRef ds:uri="http://schemas.openxmlformats.org/package/2006/metadata/core-properties"/>
  </ds:schemaRefs>
</ds:datastoreItem>
</file>

<file path=customXml/itemProps2.xml><?xml version="1.0" encoding="utf-8"?>
<ds:datastoreItem xmlns:ds="http://schemas.openxmlformats.org/officeDocument/2006/customXml" ds:itemID="{6FF1D1D4-DFDC-4CDD-86D1-52F1FED10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83A9B72-56C6-4127-A072-644E193FF2B4}">
  <ds:schemaRefs>
    <ds:schemaRef ds:uri="http://schemas.microsoft.com/sharepoint/v3/contenttype/forms"/>
  </ds:schemaRefs>
</ds:datastoreItem>
</file>

<file path=customXml/itemProps4.xml><?xml version="1.0" encoding="utf-8"?>
<ds:datastoreItem xmlns:ds="http://schemas.openxmlformats.org/officeDocument/2006/customXml" ds:itemID="{7259E859-F99A-48BB-970C-03AA2776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1CFFABA.dotm</Template>
  <TotalTime>0</TotalTime>
  <Pages>5</Pages>
  <Words>781</Words>
  <Characters>4581</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Knowledge Area Module (KAM) I</vt:lpstr>
    </vt:vector>
  </TitlesOfParts>
  <Company>Work Group</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Knowledge Area Module (KAM) I</dc:title>
  <dc:creator>None</dc:creator>
  <cp:lastModifiedBy>Burns, Victoria B CTR DLA INFO OPERATIONS (US)</cp:lastModifiedBy>
  <cp:revision>2</cp:revision>
  <cp:lastPrinted>2005-06-26T10:17:00Z</cp:lastPrinted>
  <dcterms:created xsi:type="dcterms:W3CDTF">2018-06-29T04:54:00Z</dcterms:created>
  <dcterms:modified xsi:type="dcterms:W3CDTF">2018-06-29T04:54:00Z</dcterms:modified>
</cp:coreProperties>
</file>